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ind w:firstLine="883" w:firstLineChars="200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平顶山杰鑫互联网用工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平顶山杰鑫互联网信息服务有限公司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公司专注于为电商、电销为企业提供客服外包、客服培训、行业短信业务、增值业务、中断线语音业务等一系列标准化、可落地的客服服务，覆盖售前咨询、售中响应、售后处理全流程，助力品牌提升客户满意度与复购率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企业类     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互联网信息服务、呼叫中心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宋培培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19693663380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479800842@qq.com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1、电商客服  50人   16-35岁  初中及以上学历，有经验优先录取 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</w:t>
      </w:r>
    </w:p>
    <w:p w14:paraId="4E0C9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2、电话客服  50人   16-35岁  初中及以上学历，有无经验均可，另设宝妈班</w:t>
      </w:r>
    </w:p>
    <w:p w14:paraId="2B052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3、人事专员  3人     21-28岁 大专学历，有行政管理经验2年以上</w:t>
      </w:r>
    </w:p>
    <w:p w14:paraId="4E04D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4、中层主管  4 人    本科学历，有电商相关经验3年以上从优录取       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1、电商客服  2500-4000元不等，因岗位不同薪资标准不同</w:t>
      </w:r>
    </w:p>
    <w:p w14:paraId="37772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2、电话客服  2500-4000元不等，根据个人能力工资无上限</w:t>
      </w:r>
    </w:p>
    <w:p w14:paraId="3660B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3、人事专员  3000-4500元，月休四天，节假日有福利，会不定期聚餐</w:t>
      </w:r>
    </w:p>
    <w:p w14:paraId="3FA23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4、中层主管   4000-5000元，月休四天，节假日有福利，会不定期聚餐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工作地点：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河南省平顶山市郏县城关镇龙山大道302号华信商务大厦8楼                   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1C023E"/>
    <w:rsid w:val="58DB6CD4"/>
    <w:rsid w:val="5B0453E0"/>
    <w:rsid w:val="5E7B6072"/>
    <w:rsid w:val="647651BC"/>
    <w:rsid w:val="67137642"/>
    <w:rsid w:val="694C29AA"/>
    <w:rsid w:val="6A312EED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449</Words>
  <Characters>522</Characters>
  <Lines>0</Lines>
  <Paragraphs>0</Paragraphs>
  <TotalTime>85</TotalTime>
  <ScaleCrop>false</ScaleCrop>
  <LinksUpToDate>false</LinksUpToDate>
  <CharactersWithSpaces>652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2026-01-22T08:14:24Z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A177363F91EB421CA34DECF686850362_13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